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William RETHURFORD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Man-at-arms.</w:t>
      </w: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9F3" w:rsidRPr="004446DE" w:rsidRDefault="00DF59F3" w:rsidP="00DF59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9F3" w:rsidRPr="004446DE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DF59F3" w:rsidP="00DF59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9F3" w:rsidRDefault="00DF59F3" w:rsidP="00E71FC3">
      <w:pPr>
        <w:spacing w:after="0" w:line="240" w:lineRule="auto"/>
      </w:pPr>
      <w:r>
        <w:separator/>
      </w:r>
    </w:p>
  </w:endnote>
  <w:endnote w:type="continuationSeparator" w:id="0">
    <w:p w:rsidR="00DF59F3" w:rsidRDefault="00DF59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9F3" w:rsidRDefault="00DF59F3" w:rsidP="00E71FC3">
      <w:pPr>
        <w:spacing w:after="0" w:line="240" w:lineRule="auto"/>
      </w:pPr>
      <w:r>
        <w:separator/>
      </w:r>
    </w:p>
  </w:footnote>
  <w:footnote w:type="continuationSeparator" w:id="0">
    <w:p w:rsidR="00DF59F3" w:rsidRDefault="00DF59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F3"/>
    <w:rsid w:val="00AB52E8"/>
    <w:rsid w:val="00B16D3F"/>
    <w:rsid w:val="00DF59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0B4F90-3CD2-4B83-A684-100722E2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F59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2016-05-18T20:52:00Z</dcterms:created>
  <dcterms:modified xsi:type="dcterms:W3CDTF">2016-05-18T20:53:00Z</dcterms:modified>
</cp:coreProperties>
</file>